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786" w:rsidRPr="003F3694" w:rsidRDefault="00F54786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3262CC">
        <w:rPr>
          <w:rFonts w:ascii="Times New Roman" w:hAnsi="Times New Roman" w:cs="Times New Roman"/>
          <w:b w:val="0"/>
          <w:bCs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6.45pt" o:ole="" fillcolor="window">
            <v:imagedata r:id="rId5" o:title=""/>
          </v:shape>
          <o:OLEObject Type="Embed" ProgID="Paint.Picture" ShapeID="_x0000_i1025" DrawAspect="Content" ObjectID="_1630494950" r:id="rId6"/>
        </w:object>
      </w:r>
    </w:p>
    <w:p w:rsidR="00F54786" w:rsidRPr="003262CC" w:rsidRDefault="00F54786" w:rsidP="008A2CC2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F54786" w:rsidRPr="003262CC" w:rsidRDefault="00F54786" w:rsidP="008A2CC2">
      <w:pPr>
        <w:pStyle w:val="Heading3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3262C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Пологівська районна рада</w:t>
      </w:r>
    </w:p>
    <w:p w:rsidR="00F54786" w:rsidRPr="003262CC" w:rsidRDefault="00F54786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Запорізької області</w:t>
      </w:r>
    </w:p>
    <w:p w:rsidR="00F54786" w:rsidRPr="003262CC" w:rsidRDefault="00F54786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сьомого скликання</w:t>
      </w:r>
    </w:p>
    <w:p w:rsidR="00F54786" w:rsidRPr="003262CC" w:rsidRDefault="00F54786" w:rsidP="008A2CC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друга</w:t>
      </w:r>
      <w:r w:rsidRPr="003262CC">
        <w:rPr>
          <w:b/>
          <w:bCs/>
          <w:i/>
          <w:iCs/>
          <w:sz w:val="28"/>
          <w:szCs w:val="28"/>
        </w:rPr>
        <w:t xml:space="preserve"> сесія</w:t>
      </w:r>
    </w:p>
    <w:p w:rsidR="00F54786" w:rsidRPr="003262CC" w:rsidRDefault="00F54786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 xml:space="preserve"> </w:t>
      </w:r>
    </w:p>
    <w:p w:rsidR="00F54786" w:rsidRDefault="00F54786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Р і ш е н н я</w:t>
      </w:r>
    </w:p>
    <w:p w:rsidR="00F54786" w:rsidRPr="003262CC" w:rsidRDefault="00F54786" w:rsidP="008A2CC2">
      <w:pPr>
        <w:jc w:val="center"/>
        <w:rPr>
          <w:b/>
          <w:bCs/>
          <w:i/>
          <w:iCs/>
          <w:sz w:val="28"/>
          <w:szCs w:val="28"/>
        </w:rPr>
      </w:pPr>
    </w:p>
    <w:p w:rsidR="00F54786" w:rsidRPr="00201A36" w:rsidRDefault="00F54786" w:rsidP="00616F62">
      <w:pPr>
        <w:rPr>
          <w:sz w:val="28"/>
          <w:u w:val="single"/>
        </w:rPr>
      </w:pPr>
      <w:r>
        <w:rPr>
          <w:sz w:val="28"/>
        </w:rPr>
        <w:t>19 вересня 2019 року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                                </w:t>
      </w:r>
      <w:r>
        <w:rPr>
          <w:sz w:val="28"/>
        </w:rPr>
        <w:t xml:space="preserve">              </w:t>
      </w:r>
      <w:r w:rsidRPr="00201A36">
        <w:rPr>
          <w:sz w:val="28"/>
        </w:rPr>
        <w:t>№</w:t>
      </w:r>
      <w:r>
        <w:rPr>
          <w:sz w:val="28"/>
          <w:u w:val="single"/>
        </w:rPr>
        <w:t xml:space="preserve">  20</w:t>
      </w:r>
      <w:r w:rsidRPr="00201A36">
        <w:rPr>
          <w:sz w:val="28"/>
          <w:u w:val="single"/>
        </w:rPr>
        <w:t xml:space="preserve"> </w:t>
      </w:r>
    </w:p>
    <w:p w:rsidR="00F54786" w:rsidRDefault="00F54786" w:rsidP="008A2CC2">
      <w:pPr>
        <w:jc w:val="both"/>
      </w:pPr>
    </w:p>
    <w:p w:rsidR="00F54786" w:rsidRDefault="00F54786" w:rsidP="008A2CC2">
      <w:pPr>
        <w:rPr>
          <w:sz w:val="28"/>
          <w:szCs w:val="28"/>
        </w:rPr>
      </w:pPr>
      <w:r>
        <w:rPr>
          <w:sz w:val="28"/>
          <w:szCs w:val="28"/>
        </w:rPr>
        <w:t>Про преміювання голови                                                                                      районної ради у 2019 році</w:t>
      </w:r>
    </w:p>
    <w:p w:rsidR="00F54786" w:rsidRDefault="00F54786" w:rsidP="008A2CC2">
      <w:pPr>
        <w:jc w:val="both"/>
        <w:rPr>
          <w:sz w:val="28"/>
          <w:szCs w:val="28"/>
        </w:rPr>
      </w:pPr>
    </w:p>
    <w:p w:rsidR="00F54786" w:rsidRDefault="00F54786" w:rsidP="008A2CC2">
      <w:pPr>
        <w:jc w:val="both"/>
        <w:rPr>
          <w:sz w:val="28"/>
          <w:szCs w:val="28"/>
        </w:rPr>
      </w:pPr>
    </w:p>
    <w:p w:rsidR="00F54786" w:rsidRDefault="00F54786" w:rsidP="008A2C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Бюджетного кодексу України, Закону України «Про Державний бюджет України на 2019 рік», п. 4 ч. 1 ст. 43 Закону України «Про місцеве самоврядування в Україні» та відповідно до постанови  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  <w:szCs w:val="28"/>
        </w:rPr>
        <w:t xml:space="preserve">,  Пологівська районна рада Запорізької області </w:t>
      </w:r>
      <w:r w:rsidRPr="00A9316F">
        <w:rPr>
          <w:sz w:val="28"/>
          <w:szCs w:val="28"/>
        </w:rPr>
        <w:t>вирішила:</w:t>
      </w:r>
    </w:p>
    <w:p w:rsidR="00F54786" w:rsidRDefault="00F54786" w:rsidP="008A2CC2">
      <w:pPr>
        <w:ind w:firstLine="708"/>
        <w:jc w:val="both"/>
        <w:rPr>
          <w:sz w:val="28"/>
          <w:szCs w:val="28"/>
        </w:rPr>
      </w:pPr>
    </w:p>
    <w:p w:rsidR="00F54786" w:rsidRDefault="00F54786" w:rsidP="008A2CC2">
      <w:pPr>
        <w:pStyle w:val="BodyText"/>
        <w:ind w:firstLine="708"/>
        <w:jc w:val="both"/>
        <w:rPr>
          <w:lang w:val="ru-RU"/>
        </w:rPr>
      </w:pPr>
      <w:r>
        <w:t>1.  Здійснювати преміювання голови районної ради Покутнього О.П. відповідно до особистого вкладу в загальні результати роботи                                     з 01 липня 2019 року по 31 грудня 2019 року у розмірі 25 відсотків посадового окладу  у межах фонду оплати праці</w:t>
      </w:r>
      <w:r>
        <w:rPr>
          <w:lang w:val="ru-RU"/>
        </w:rPr>
        <w:t>.</w:t>
      </w:r>
    </w:p>
    <w:p w:rsidR="00F54786" w:rsidRPr="00DA43C2" w:rsidRDefault="00F54786" w:rsidP="008A2CC2">
      <w:pPr>
        <w:pStyle w:val="BodyText"/>
        <w:ind w:firstLine="708"/>
        <w:jc w:val="both"/>
        <w:rPr>
          <w:lang w:val="ru-RU"/>
        </w:rPr>
      </w:pPr>
    </w:p>
    <w:p w:rsidR="00F54786" w:rsidRDefault="00F54786" w:rsidP="008A2CC2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F54786" w:rsidRDefault="00F54786" w:rsidP="008A2CC2">
      <w:pPr>
        <w:pStyle w:val="BodyText"/>
      </w:pPr>
    </w:p>
    <w:p w:rsidR="00F54786" w:rsidRDefault="00F54786" w:rsidP="008A2CC2">
      <w:pPr>
        <w:pStyle w:val="BodyText"/>
      </w:pPr>
    </w:p>
    <w:p w:rsidR="00F54786" w:rsidRDefault="00F54786" w:rsidP="008A2CC2">
      <w:pPr>
        <w:pStyle w:val="BodyText"/>
      </w:pPr>
    </w:p>
    <w:p w:rsidR="00F54786" w:rsidRDefault="00F54786" w:rsidP="008A2CC2">
      <w:pPr>
        <w:jc w:val="both"/>
        <w:rPr>
          <w:sz w:val="28"/>
          <w:szCs w:val="28"/>
        </w:rPr>
      </w:pPr>
      <w:r w:rsidRPr="00961996">
        <w:rPr>
          <w:sz w:val="28"/>
          <w:szCs w:val="28"/>
        </w:rPr>
        <w:t xml:space="preserve">Голова ради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619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961996">
        <w:rPr>
          <w:sz w:val="28"/>
          <w:szCs w:val="28"/>
        </w:rPr>
        <w:t xml:space="preserve">О.П.Покутній </w:t>
      </w:r>
    </w:p>
    <w:p w:rsidR="00F54786" w:rsidRPr="00D61588" w:rsidRDefault="00F54786" w:rsidP="008A2CC2">
      <w:pPr>
        <w:jc w:val="both"/>
        <w:rPr>
          <w:sz w:val="28"/>
          <w:szCs w:val="28"/>
          <w:lang w:val="ru-RU"/>
        </w:rPr>
      </w:pPr>
    </w:p>
    <w:p w:rsidR="00F54786" w:rsidRDefault="00F54786" w:rsidP="008A2CC2">
      <w:pPr>
        <w:jc w:val="both"/>
        <w:rPr>
          <w:sz w:val="28"/>
          <w:szCs w:val="28"/>
        </w:rPr>
      </w:pPr>
    </w:p>
    <w:sectPr w:rsidR="00F54786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1772"/>
    <w:rsid w:val="000154BB"/>
    <w:rsid w:val="00023647"/>
    <w:rsid w:val="00025CB6"/>
    <w:rsid w:val="00036F92"/>
    <w:rsid w:val="00060CA0"/>
    <w:rsid w:val="00060FEC"/>
    <w:rsid w:val="00063B08"/>
    <w:rsid w:val="00066537"/>
    <w:rsid w:val="000A5CC2"/>
    <w:rsid w:val="000B6E50"/>
    <w:rsid w:val="000D4229"/>
    <w:rsid w:val="000D7E46"/>
    <w:rsid w:val="0010079C"/>
    <w:rsid w:val="00121A74"/>
    <w:rsid w:val="00160D4F"/>
    <w:rsid w:val="001900EE"/>
    <w:rsid w:val="00197940"/>
    <w:rsid w:val="001A27EE"/>
    <w:rsid w:val="001C3555"/>
    <w:rsid w:val="001C47DC"/>
    <w:rsid w:val="001C4C6B"/>
    <w:rsid w:val="001D0C07"/>
    <w:rsid w:val="001F4175"/>
    <w:rsid w:val="00200F98"/>
    <w:rsid w:val="00201A36"/>
    <w:rsid w:val="0020463A"/>
    <w:rsid w:val="0020619B"/>
    <w:rsid w:val="0021398A"/>
    <w:rsid w:val="00213ABC"/>
    <w:rsid w:val="00213EB5"/>
    <w:rsid w:val="002233C1"/>
    <w:rsid w:val="00276F04"/>
    <w:rsid w:val="00282CB5"/>
    <w:rsid w:val="002B2560"/>
    <w:rsid w:val="002C49EE"/>
    <w:rsid w:val="00312F13"/>
    <w:rsid w:val="0032288A"/>
    <w:rsid w:val="003262CC"/>
    <w:rsid w:val="00326674"/>
    <w:rsid w:val="00333B97"/>
    <w:rsid w:val="0034007C"/>
    <w:rsid w:val="00340D79"/>
    <w:rsid w:val="00346516"/>
    <w:rsid w:val="00362CE5"/>
    <w:rsid w:val="00380D8D"/>
    <w:rsid w:val="00385D29"/>
    <w:rsid w:val="00395BE2"/>
    <w:rsid w:val="003978ED"/>
    <w:rsid w:val="003A0F12"/>
    <w:rsid w:val="003A51F1"/>
    <w:rsid w:val="003F00A4"/>
    <w:rsid w:val="003F3694"/>
    <w:rsid w:val="00415D8D"/>
    <w:rsid w:val="0044176F"/>
    <w:rsid w:val="004626F8"/>
    <w:rsid w:val="00464060"/>
    <w:rsid w:val="004815EB"/>
    <w:rsid w:val="00497891"/>
    <w:rsid w:val="004B6C74"/>
    <w:rsid w:val="004C067D"/>
    <w:rsid w:val="004D34E5"/>
    <w:rsid w:val="00501D37"/>
    <w:rsid w:val="00505298"/>
    <w:rsid w:val="00511644"/>
    <w:rsid w:val="00530BCD"/>
    <w:rsid w:val="005475A5"/>
    <w:rsid w:val="00582884"/>
    <w:rsid w:val="005D2C39"/>
    <w:rsid w:val="005D6234"/>
    <w:rsid w:val="006010CB"/>
    <w:rsid w:val="00605E05"/>
    <w:rsid w:val="0061058F"/>
    <w:rsid w:val="00611B23"/>
    <w:rsid w:val="00616F62"/>
    <w:rsid w:val="00625D59"/>
    <w:rsid w:val="00644759"/>
    <w:rsid w:val="00653EC0"/>
    <w:rsid w:val="006639B2"/>
    <w:rsid w:val="00666630"/>
    <w:rsid w:val="00685979"/>
    <w:rsid w:val="006B08CA"/>
    <w:rsid w:val="006C2293"/>
    <w:rsid w:val="006C58E6"/>
    <w:rsid w:val="006D36DD"/>
    <w:rsid w:val="006F1A78"/>
    <w:rsid w:val="006F249A"/>
    <w:rsid w:val="0070798E"/>
    <w:rsid w:val="00723F76"/>
    <w:rsid w:val="00766FF0"/>
    <w:rsid w:val="007A2FD2"/>
    <w:rsid w:val="007A388B"/>
    <w:rsid w:val="007A4B8B"/>
    <w:rsid w:val="007C3658"/>
    <w:rsid w:val="007F4BA7"/>
    <w:rsid w:val="00805A2C"/>
    <w:rsid w:val="00806CC6"/>
    <w:rsid w:val="008143F8"/>
    <w:rsid w:val="00834133"/>
    <w:rsid w:val="00834596"/>
    <w:rsid w:val="00847BA2"/>
    <w:rsid w:val="0086430C"/>
    <w:rsid w:val="008652AE"/>
    <w:rsid w:val="00873478"/>
    <w:rsid w:val="00877ABC"/>
    <w:rsid w:val="00883DCF"/>
    <w:rsid w:val="00887017"/>
    <w:rsid w:val="008A0D78"/>
    <w:rsid w:val="008A2CC2"/>
    <w:rsid w:val="008B542D"/>
    <w:rsid w:val="008B6DE8"/>
    <w:rsid w:val="008E15B8"/>
    <w:rsid w:val="008E619A"/>
    <w:rsid w:val="009014CE"/>
    <w:rsid w:val="00901A60"/>
    <w:rsid w:val="00917B47"/>
    <w:rsid w:val="009255E8"/>
    <w:rsid w:val="009603DD"/>
    <w:rsid w:val="00961996"/>
    <w:rsid w:val="00972CEE"/>
    <w:rsid w:val="0097580B"/>
    <w:rsid w:val="00986374"/>
    <w:rsid w:val="009A27B2"/>
    <w:rsid w:val="009C1B13"/>
    <w:rsid w:val="009C2EF6"/>
    <w:rsid w:val="009D40B3"/>
    <w:rsid w:val="009D6FBC"/>
    <w:rsid w:val="00A15F9F"/>
    <w:rsid w:val="00A27E72"/>
    <w:rsid w:val="00A3006E"/>
    <w:rsid w:val="00A3713E"/>
    <w:rsid w:val="00A5067E"/>
    <w:rsid w:val="00A65BED"/>
    <w:rsid w:val="00A75D48"/>
    <w:rsid w:val="00A9316F"/>
    <w:rsid w:val="00AA4A17"/>
    <w:rsid w:val="00AC5116"/>
    <w:rsid w:val="00AD168D"/>
    <w:rsid w:val="00AF22CD"/>
    <w:rsid w:val="00B0286F"/>
    <w:rsid w:val="00B2147A"/>
    <w:rsid w:val="00B4390D"/>
    <w:rsid w:val="00B46DAE"/>
    <w:rsid w:val="00B6516B"/>
    <w:rsid w:val="00B6528D"/>
    <w:rsid w:val="00B80721"/>
    <w:rsid w:val="00B813A2"/>
    <w:rsid w:val="00B835C5"/>
    <w:rsid w:val="00B90AC9"/>
    <w:rsid w:val="00B9315F"/>
    <w:rsid w:val="00BC11D2"/>
    <w:rsid w:val="00BC6237"/>
    <w:rsid w:val="00BE5195"/>
    <w:rsid w:val="00BF3BD7"/>
    <w:rsid w:val="00C27835"/>
    <w:rsid w:val="00C3396C"/>
    <w:rsid w:val="00C36D94"/>
    <w:rsid w:val="00C37E83"/>
    <w:rsid w:val="00C51A17"/>
    <w:rsid w:val="00C76657"/>
    <w:rsid w:val="00C85D0B"/>
    <w:rsid w:val="00C91FD2"/>
    <w:rsid w:val="00CB7298"/>
    <w:rsid w:val="00CC3AE6"/>
    <w:rsid w:val="00CC5DDA"/>
    <w:rsid w:val="00CC7F82"/>
    <w:rsid w:val="00CE4F53"/>
    <w:rsid w:val="00CF4522"/>
    <w:rsid w:val="00CF5FBD"/>
    <w:rsid w:val="00D14495"/>
    <w:rsid w:val="00D15CE1"/>
    <w:rsid w:val="00D37A78"/>
    <w:rsid w:val="00D45585"/>
    <w:rsid w:val="00D61588"/>
    <w:rsid w:val="00D81803"/>
    <w:rsid w:val="00D842C9"/>
    <w:rsid w:val="00D879D9"/>
    <w:rsid w:val="00D9585F"/>
    <w:rsid w:val="00DA43C2"/>
    <w:rsid w:val="00DC2D79"/>
    <w:rsid w:val="00DD0FDD"/>
    <w:rsid w:val="00DF0F21"/>
    <w:rsid w:val="00DF422F"/>
    <w:rsid w:val="00DF5121"/>
    <w:rsid w:val="00E01EC6"/>
    <w:rsid w:val="00E03540"/>
    <w:rsid w:val="00E0606C"/>
    <w:rsid w:val="00E07432"/>
    <w:rsid w:val="00E1141D"/>
    <w:rsid w:val="00E2015E"/>
    <w:rsid w:val="00E61612"/>
    <w:rsid w:val="00E65AD1"/>
    <w:rsid w:val="00E930EB"/>
    <w:rsid w:val="00EA3CF3"/>
    <w:rsid w:val="00EB272D"/>
    <w:rsid w:val="00EB740A"/>
    <w:rsid w:val="00EC79AC"/>
    <w:rsid w:val="00EE35D2"/>
    <w:rsid w:val="00F4105A"/>
    <w:rsid w:val="00F459E3"/>
    <w:rsid w:val="00F45DD5"/>
    <w:rsid w:val="00F54786"/>
    <w:rsid w:val="00F70FCF"/>
    <w:rsid w:val="00F91BDD"/>
    <w:rsid w:val="00FB090F"/>
    <w:rsid w:val="00FB74DB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1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915</Words>
  <Characters>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5</cp:revision>
  <cp:lastPrinted>2019-09-20T11:25:00Z</cp:lastPrinted>
  <dcterms:created xsi:type="dcterms:W3CDTF">2019-09-10T07:25:00Z</dcterms:created>
  <dcterms:modified xsi:type="dcterms:W3CDTF">2019-09-20T11:29:00Z</dcterms:modified>
</cp:coreProperties>
</file>